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5B79E" w14:textId="77777777" w:rsidR="00BE526D" w:rsidRDefault="00BE526D" w:rsidP="00BE526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PHILYPPES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44212F2" w14:textId="77777777" w:rsidR="00BE526D" w:rsidRDefault="00BE526D" w:rsidP="00BE526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Sutton, Wiltshire. Husbandman.</w:t>
      </w:r>
    </w:p>
    <w:p w14:paraId="35DDB2FE" w14:textId="77777777" w:rsidR="00BE526D" w:rsidRDefault="00BE526D" w:rsidP="00BE526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5289564" w14:textId="77777777" w:rsidR="00BE526D" w:rsidRDefault="00BE526D" w:rsidP="00BE526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0F7CC02" w14:textId="77777777" w:rsidR="00BE526D" w:rsidRDefault="00BE526D" w:rsidP="00BE526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Thomas Long(q.v.) brought a plaint of trespass against him and 24 others.</w:t>
      </w:r>
    </w:p>
    <w:p w14:paraId="4D5A48C9" w14:textId="77777777" w:rsidR="00BE526D" w:rsidRDefault="00BE526D" w:rsidP="00BE526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BA71B9E" w14:textId="77777777" w:rsidR="00BE526D" w:rsidRDefault="00BE526D" w:rsidP="00BE526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4DB32A5" w14:textId="77777777" w:rsidR="00BE526D" w:rsidRDefault="00BE526D" w:rsidP="00BE526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832D144" w14:textId="77777777" w:rsidR="00BE526D" w:rsidRDefault="00BE526D" w:rsidP="00BE526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15 September 2021</w:t>
      </w:r>
    </w:p>
    <w:p w14:paraId="5E4E8D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FF5F" w14:textId="77777777" w:rsidR="00BE526D" w:rsidRDefault="00BE526D" w:rsidP="009139A6">
      <w:r>
        <w:separator/>
      </w:r>
    </w:p>
  </w:endnote>
  <w:endnote w:type="continuationSeparator" w:id="0">
    <w:p w14:paraId="426AEF14" w14:textId="77777777" w:rsidR="00BE526D" w:rsidRDefault="00BE52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D7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4C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5D2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0BF2A" w14:textId="77777777" w:rsidR="00BE526D" w:rsidRDefault="00BE526D" w:rsidP="009139A6">
      <w:r>
        <w:separator/>
      </w:r>
    </w:p>
  </w:footnote>
  <w:footnote w:type="continuationSeparator" w:id="0">
    <w:p w14:paraId="46611282" w14:textId="77777777" w:rsidR="00BE526D" w:rsidRDefault="00BE52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645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04E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E2B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26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526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12AAF"/>
  <w15:chartTrackingRefBased/>
  <w15:docId w15:val="{95CE6953-FE10-44F1-B0B8-B2E1DCF9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52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2021-10-26T06:56:00Z</dcterms:created>
  <dcterms:modified xsi:type="dcterms:W3CDTF">2021-10-26T06:57:00Z</dcterms:modified>
</cp:coreProperties>
</file>